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EA" w:rsidRDefault="004539EA" w:rsidP="003F6282">
      <w:r w:rsidRPr="003F6282">
        <w:rPr>
          <w:b/>
        </w:rPr>
        <w:t>1.</w:t>
      </w:r>
      <w:r>
        <w:t xml:space="preserve"> </w:t>
      </w:r>
      <w:r>
        <w:rPr>
          <w:noProof/>
          <w:lang w:eastAsia="tr-TR"/>
        </w:rPr>
        <w:pict>
          <v:rect id="_x0000_s1026" style="position:absolute;margin-left:-47.6pt;margin-top:-45.35pt;width:547.5pt;height:22.5pt;z-index:251658240;mso-position-horizontal-relative:text;mso-position-vertical-relative:text">
            <v:textbox>
              <w:txbxContent>
                <w:p w:rsidR="004539EA" w:rsidRPr="00A94CFF" w:rsidRDefault="004539EA" w:rsidP="00A94CFF">
                  <w:pPr>
                    <w:jc w:val="center"/>
                    <w:rPr>
                      <w:b/>
                    </w:rPr>
                  </w:pPr>
                  <w:r w:rsidRPr="00A94CFF">
                    <w:rPr>
                      <w:b/>
                    </w:rPr>
                    <w:t>SOSYAL BİLGİLER –GEÇMİŞİMİ ÖĞRENİYORUM – 2</w:t>
                  </w:r>
                </w:p>
              </w:txbxContent>
            </v:textbox>
          </v:rect>
        </w:pict>
      </w:r>
      <w:r>
        <w:t>“İtalyanlar, gözlerini Osmanlı topraklarına dikmişlerdi. Bugünkü Libya topraklarını işgal ettiler. Mustafa Kemal, gönüllü olarak oraya gidip,oradaki halkı örgütledi ve İtalyanlarla savaştı.”</w:t>
      </w:r>
    </w:p>
    <w:p w:rsidR="004539EA" w:rsidRDefault="004539EA" w:rsidP="003F6282">
      <w:r>
        <w:t>Yukarıda anlatılan savaş aşağıdakilerden hangisidir?</w:t>
      </w:r>
    </w:p>
    <w:p w:rsidR="004539EA" w:rsidRDefault="004539EA" w:rsidP="003F6282">
      <w:r>
        <w:t>A.Balkan Savaşı            B. Çanakkale Savaşı  C.Trablusgarp Savaşı   D. Kurtuluş Savaşı</w:t>
      </w:r>
    </w:p>
    <w:p w:rsidR="004539EA" w:rsidRDefault="004539EA" w:rsidP="003F6282">
      <w:pPr>
        <w:rPr>
          <w:b/>
        </w:rPr>
      </w:pPr>
    </w:p>
    <w:p w:rsidR="004539EA" w:rsidRDefault="004539EA" w:rsidP="003F6282">
      <w:r w:rsidRPr="003D7BBD">
        <w:rPr>
          <w:b/>
        </w:rPr>
        <w:t>2.</w:t>
      </w:r>
      <w:r>
        <w:t xml:space="preserve"> Aşağıdakilerden hangisi TBMM’nin ilk açıldığı zamanlarda alınan kararlardan değildir?</w:t>
      </w:r>
    </w:p>
    <w:p w:rsidR="004539EA" w:rsidRDefault="004539EA" w:rsidP="003F6282">
      <w:r>
        <w:t>A.cumhuriyetin ilanı.                                               B.düzenli ordunun kurulması                             C.tekalif – i milliye yasaları                                                  D. bazı illerimize unvan verilmesi</w:t>
      </w:r>
    </w:p>
    <w:p w:rsidR="004539EA" w:rsidRDefault="004539EA" w:rsidP="003F6282">
      <w:r w:rsidRPr="003D7BBD">
        <w:rPr>
          <w:b/>
        </w:rPr>
        <w:t>3.</w:t>
      </w:r>
      <w:r>
        <w:rPr>
          <w:b/>
        </w:rPr>
        <w:t xml:space="preserve">   </w:t>
      </w:r>
      <w:r>
        <w:t>I.kına gecesi                                                         .     II.asker uğurlaması                                                  .     III.halk oyunları                                                   .     IV.yılbaşı eğlenceleri</w:t>
      </w:r>
    </w:p>
    <w:p w:rsidR="004539EA" w:rsidRDefault="004539EA" w:rsidP="003F6282">
      <w:r>
        <w:t>Yukarıda verilenlerden hangisi ya da hangileri milli kültür unsurlarıdır?</w:t>
      </w:r>
    </w:p>
    <w:p w:rsidR="004539EA" w:rsidRDefault="004539EA" w:rsidP="003F6282">
      <w:r>
        <w:t>A.yalnız I        B. I ve II        C.I,II ve III       D.hepsi</w:t>
      </w:r>
    </w:p>
    <w:p w:rsidR="004539EA" w:rsidRDefault="004539EA" w:rsidP="003F6282">
      <w:r w:rsidRPr="0035239F">
        <w:rPr>
          <w:b/>
        </w:rPr>
        <w:t>4.</w:t>
      </w:r>
      <w:r>
        <w:t xml:space="preserve">Aşağıdaki ifadelerden hangisi </w:t>
      </w:r>
      <w:r w:rsidRPr="0035239F">
        <w:rPr>
          <w:b/>
          <w:u w:val="single"/>
        </w:rPr>
        <w:t>yanlıştır?</w:t>
      </w:r>
    </w:p>
    <w:p w:rsidR="004539EA" w:rsidRPr="003D7BBD" w:rsidRDefault="004539EA" w:rsidP="003F6282">
      <w:r>
        <w:t>A.kültürel farklılarımız bizim zenginliğimizdir. B.kültürümüz, yabancı kültürlerden etkilenir. C.kültürü oluşturan unsurlar milli değerlerdir. D.kültür olduğu gibi değişmeden nesillere aktarılır.</w:t>
      </w:r>
    </w:p>
    <w:p w:rsidR="004539EA" w:rsidRDefault="004539EA" w:rsidP="003F6282">
      <w:r w:rsidRPr="00C66975">
        <w:rPr>
          <w:b/>
        </w:rPr>
        <w:t>5.</w:t>
      </w:r>
      <w:r>
        <w:t xml:space="preserve"> “İzmir’de düşmana ilk kurşunu sıkan kişiydi. Milli direnişinin kapısını açan bir kahramandı.”</w:t>
      </w:r>
    </w:p>
    <w:p w:rsidR="004539EA" w:rsidRDefault="004539EA" w:rsidP="003F6282">
      <w:r>
        <w:t>Yukarıda söz edilen kişi, aşağıdakilerden hangisidir?</w:t>
      </w:r>
    </w:p>
    <w:p w:rsidR="004539EA" w:rsidRDefault="004539EA" w:rsidP="003F6282">
      <w:r>
        <w:t>A.Hasan Tahsin              B.Şahin Bey     C.Demirci Efe                 D.Çerkez Ethem</w:t>
      </w:r>
    </w:p>
    <w:p w:rsidR="004539EA" w:rsidRDefault="004539EA" w:rsidP="003F6282">
      <w:r w:rsidRPr="00C66975">
        <w:rPr>
          <w:b/>
        </w:rPr>
        <w:t>6.</w:t>
      </w:r>
      <w:r>
        <w:t xml:space="preserve">   I.Sivas Kongresi      II.TBMM’nin açılışı  III.Erzurum Kongresi    IV.Amasya Genelgesi</w:t>
      </w:r>
    </w:p>
    <w:p w:rsidR="004539EA" w:rsidRDefault="004539EA" w:rsidP="003F6282">
      <w:r>
        <w:t>Yukarıdaki olayların, kronolojik sıralaması aşağıdakilerden hangisidir?</w:t>
      </w:r>
    </w:p>
    <w:p w:rsidR="004539EA" w:rsidRDefault="004539EA" w:rsidP="003F6282">
      <w:r>
        <w:t xml:space="preserve">A.I – II – III – IV                  B.IV – III – I – II               C.IV – I – III – II                  D.IV – III – II – I </w:t>
      </w:r>
    </w:p>
    <w:p w:rsidR="004539EA" w:rsidRDefault="004539EA" w:rsidP="003F6282">
      <w:pPr>
        <w:rPr>
          <w:b/>
        </w:rPr>
      </w:pPr>
    </w:p>
    <w:p w:rsidR="004539EA" w:rsidRPr="00DA6E59" w:rsidRDefault="004539EA" w:rsidP="003F6282">
      <w:r w:rsidRPr="00DA6E59">
        <w:rPr>
          <w:b/>
        </w:rPr>
        <w:t>7.</w:t>
      </w:r>
      <w:r>
        <w:t xml:space="preserve">Aşağıdaki kişilerden hangisi milli </w:t>
      </w:r>
      <w:r w:rsidRPr="00DA6E59">
        <w:t>kültürümüzü oluşturan değerlerden değildir?</w:t>
      </w:r>
    </w:p>
    <w:p w:rsidR="004539EA" w:rsidRDefault="004539EA" w:rsidP="003F6282">
      <w:r>
        <w:t>A.Dede Korkut                     B. Nasrettin Hoca   C. Mevlana                           D.Fatih Terim</w:t>
      </w:r>
    </w:p>
    <w:p w:rsidR="004539EA" w:rsidRDefault="004539EA" w:rsidP="003F6282">
      <w:pPr>
        <w:rPr>
          <w:b/>
        </w:rPr>
      </w:pPr>
    </w:p>
    <w:p w:rsidR="004539EA" w:rsidRDefault="004539EA" w:rsidP="003F6282">
      <w:r w:rsidRPr="00DA6E59">
        <w:rPr>
          <w:b/>
        </w:rPr>
        <w:t>8.</w:t>
      </w:r>
      <w:r>
        <w:t>Ali’nin evlerinde;</w:t>
      </w:r>
    </w:p>
    <w:p w:rsidR="004539EA" w:rsidRDefault="004539EA" w:rsidP="003F6282">
      <w:r>
        <w:t>I.Anne babasının çektirdiği fotoğraf II.Ninesinden kalan işlemeli sandık.                  III. Futbolculara imzalattığı milli takım forması</w:t>
      </w:r>
    </w:p>
    <w:p w:rsidR="004539EA" w:rsidRDefault="004539EA" w:rsidP="003F6282">
      <w:r>
        <w:t>Yukarıdakilerden hangisi ya da hangileri milli kültürü yansıtır?</w:t>
      </w:r>
    </w:p>
    <w:p w:rsidR="004539EA" w:rsidRDefault="004539EA" w:rsidP="003F6282">
      <w:r>
        <w:t>A.yalnız II        B. I ve II        C. yalnız I       D.I,II,III</w:t>
      </w:r>
    </w:p>
    <w:p w:rsidR="004539EA" w:rsidRDefault="004539EA" w:rsidP="003F6282">
      <w:pPr>
        <w:rPr>
          <w:b/>
        </w:rPr>
      </w:pPr>
    </w:p>
    <w:p w:rsidR="004539EA" w:rsidRDefault="004539EA" w:rsidP="003F6282">
      <w:r w:rsidRPr="00DA6E59">
        <w:rPr>
          <w:b/>
        </w:rPr>
        <w:t>9.</w:t>
      </w:r>
      <w:r>
        <w:t>Aşağıdaki devletlerden hangisi  1.Dünya Savaşı’nda İttifak Devletleri arasındadır?</w:t>
      </w:r>
    </w:p>
    <w:p w:rsidR="004539EA" w:rsidRDefault="004539EA" w:rsidP="003F6282">
      <w:r>
        <w:t>A.İtalya         B.Rusya    C.Bulgaristan    D.Fransa</w:t>
      </w:r>
    </w:p>
    <w:p w:rsidR="004539EA" w:rsidRDefault="004539EA" w:rsidP="003F6282"/>
    <w:p w:rsidR="004539EA" w:rsidRDefault="004539EA" w:rsidP="003F6282">
      <w:r w:rsidRPr="00F833DF">
        <w:rPr>
          <w:b/>
        </w:rPr>
        <w:t>10.</w:t>
      </w:r>
      <w:r>
        <w:t xml:space="preserve"> “Kurtuluş Savaşı sırasında hep Yunan Ordusu saldırmış, Türk ordusu savunma durumunda olmuştur.”</w:t>
      </w:r>
    </w:p>
    <w:p w:rsidR="004539EA" w:rsidRDefault="004539EA" w:rsidP="003F6282">
      <w:r>
        <w:t>Aşağıdaki savaşlardan hangisinde Türk Ordusu, Yunan Ordusuna saldırmıştır?</w:t>
      </w:r>
    </w:p>
    <w:p w:rsidR="004539EA" w:rsidRDefault="004539EA" w:rsidP="003F6282">
      <w:r>
        <w:t>A.1.İnönü Savaşı         B.2.İnönü Savaşı  C.Sakarya Savaşı         D.Başkumandanlık Savaşı</w:t>
      </w:r>
    </w:p>
    <w:p w:rsidR="004539EA" w:rsidRDefault="004539EA" w:rsidP="003F6282"/>
    <w:p w:rsidR="004539EA" w:rsidRDefault="004539EA" w:rsidP="003F6282"/>
    <w:p w:rsidR="004539EA" w:rsidRDefault="004539EA" w:rsidP="003F6282">
      <w:r w:rsidRPr="003A7F75">
        <w:rPr>
          <w:b/>
        </w:rPr>
        <w:t>11.</w:t>
      </w:r>
      <w:r>
        <w:t>Aşağıdaki sporlardan hangisi milli kültürümüzde yer alan bir spordur?</w:t>
      </w:r>
    </w:p>
    <w:p w:rsidR="004539EA" w:rsidRDefault="004539EA" w:rsidP="003F6282">
      <w:r>
        <w:t>A.güreş          B.kayak       C.binicilik    D.futbol</w:t>
      </w:r>
    </w:p>
    <w:p w:rsidR="004539EA" w:rsidRDefault="004539EA" w:rsidP="003F6282"/>
    <w:p w:rsidR="004539EA" w:rsidRDefault="004539EA" w:rsidP="003F6282">
      <w:r w:rsidRPr="00973BD6">
        <w:rPr>
          <w:b/>
        </w:rPr>
        <w:t>12</w:t>
      </w:r>
      <w:r>
        <w:t>.Aşağıdakilerden hangisi Kurtuluş Savaşı’nda açılan cephelerden değildir?</w:t>
      </w:r>
    </w:p>
    <w:p w:rsidR="004539EA" w:rsidRDefault="004539EA" w:rsidP="003F6282">
      <w:r>
        <w:t>A.Kuzey Cephesi                    B.Güney Cephesi  C.Batı Cephesi                       D.Doğu Cephesi</w:t>
      </w:r>
    </w:p>
    <w:p w:rsidR="004539EA" w:rsidRDefault="004539EA" w:rsidP="003F6282"/>
    <w:p w:rsidR="004539EA" w:rsidRDefault="004539EA" w:rsidP="00BD075F">
      <w:pPr>
        <w:spacing w:after="0"/>
        <w:rPr>
          <w:color w:val="000000"/>
          <w:u w:val="single"/>
        </w:rPr>
      </w:pPr>
      <w:r w:rsidRPr="00BD075F">
        <w:rPr>
          <w:b/>
        </w:rPr>
        <w:t>13.</w:t>
      </w:r>
      <w:r w:rsidRPr="00BD075F">
        <w:rPr>
          <w:color w:val="000000"/>
        </w:rPr>
        <w:t xml:space="preserve">Hangisi toplumun kültürünü belirleyen öğelerden biri </w:t>
      </w:r>
      <w:r w:rsidRPr="00BD075F">
        <w:rPr>
          <w:color w:val="000000"/>
          <w:u w:val="single"/>
        </w:rPr>
        <w:t>değildir?</w:t>
      </w:r>
    </w:p>
    <w:p w:rsidR="004539EA" w:rsidRDefault="004539EA" w:rsidP="00BD075F">
      <w:pPr>
        <w:spacing w:after="0"/>
        <w:rPr>
          <w:color w:val="000000"/>
          <w:u w:val="single"/>
        </w:rPr>
      </w:pPr>
    </w:p>
    <w:p w:rsidR="004539EA" w:rsidRDefault="004539EA" w:rsidP="00BD075F">
      <w:pPr>
        <w:spacing w:after="0"/>
        <w:rPr>
          <w:color w:val="000000"/>
        </w:rPr>
      </w:pPr>
      <w:r w:rsidRPr="00BD075F">
        <w:rPr>
          <w:color w:val="000000"/>
        </w:rPr>
        <w:t xml:space="preserve">A.Gelenek, görenek     </w:t>
      </w:r>
      <w:r>
        <w:rPr>
          <w:color w:val="000000"/>
        </w:rPr>
        <w:t xml:space="preserve"> </w:t>
      </w:r>
      <w:r w:rsidRPr="00BD075F">
        <w:rPr>
          <w:color w:val="000000"/>
        </w:rPr>
        <w:t xml:space="preserve">B.Teknolojik gelişmeler   </w:t>
      </w:r>
      <w:r>
        <w:rPr>
          <w:color w:val="000000"/>
        </w:rPr>
        <w:t>C.</w:t>
      </w:r>
      <w:r w:rsidRPr="00BD075F">
        <w:rPr>
          <w:color w:val="000000"/>
        </w:rPr>
        <w:t xml:space="preserve">Halk oyunlarımız   </w:t>
      </w:r>
      <w:r>
        <w:rPr>
          <w:color w:val="000000"/>
        </w:rPr>
        <w:t xml:space="preserve">     D.</w:t>
      </w:r>
      <w:r w:rsidRPr="00BD075F">
        <w:rPr>
          <w:color w:val="000000"/>
        </w:rPr>
        <w:t>Yöresel yemeklerimiz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</w:p>
    <w:p w:rsidR="004539EA" w:rsidRPr="002416A1" w:rsidRDefault="004539EA" w:rsidP="00BD075F">
      <w:pPr>
        <w:spacing w:after="0"/>
        <w:rPr>
          <w:color w:val="000000"/>
          <w:sz w:val="20"/>
          <w:szCs w:val="20"/>
        </w:rPr>
      </w:pPr>
      <w:r w:rsidRPr="00CB0D4C">
        <w:rPr>
          <w:b/>
          <w:color w:val="000000"/>
        </w:rPr>
        <w:t>14.</w:t>
      </w:r>
      <w:r>
        <w:rPr>
          <w:color w:val="000000"/>
        </w:rPr>
        <w:t xml:space="preserve"> “Yurdumuz işgal edildiğinde, yöresel direnişler başlamıştı.100 – 150 kişilik gruplar halinde, düşmana baskınlar vererek mücadele ediyorlardı.”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  <w:r>
        <w:rPr>
          <w:color w:val="000000"/>
        </w:rPr>
        <w:t>Yukarıda anlatılan bu birliklere ne isim verilmekteydi?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  <w:r>
        <w:rPr>
          <w:color w:val="000000"/>
        </w:rPr>
        <w:t>A.Tekalifi Milliye             B.Milli Çeteler  C.Kuvayı Milliye              D.Türk Ordusu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  <w:r w:rsidRPr="00CB0D4C">
        <w:rPr>
          <w:b/>
          <w:color w:val="000000"/>
        </w:rPr>
        <w:t>15.</w:t>
      </w:r>
      <w:r>
        <w:rPr>
          <w:color w:val="000000"/>
        </w:rPr>
        <w:t xml:space="preserve"> “Siz orada yalnız düşmanı değil, milletin makus talihini de yendiniz.”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  <w:r>
        <w:rPr>
          <w:color w:val="000000"/>
        </w:rPr>
        <w:t>Mustafa Kemal, bu kutlama mesajını hangi savaştan sonra vermiştir?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  <w:r>
        <w:rPr>
          <w:color w:val="000000"/>
        </w:rPr>
        <w:t>A.1.İnönü Savaşı                    B. 2. İnönü Savaşı   C. Sakarya Savaşı                   D.Çanakkale Savaşı</w:t>
      </w: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color w:val="000000"/>
        </w:rPr>
      </w:pPr>
    </w:p>
    <w:p w:rsidR="004539EA" w:rsidRDefault="004539EA" w:rsidP="00BD075F">
      <w:pPr>
        <w:spacing w:after="0"/>
        <w:rPr>
          <w:rFonts w:cs="Arial"/>
          <w:color w:val="000000"/>
        </w:rPr>
      </w:pPr>
      <w:r w:rsidRPr="00CB0D4C">
        <w:rPr>
          <w:b/>
          <w:color w:val="000000"/>
        </w:rPr>
        <w:t>16.</w:t>
      </w:r>
      <w:r>
        <w:rPr>
          <w:color w:val="000000"/>
        </w:rPr>
        <w:t xml:space="preserve"> “</w:t>
      </w:r>
      <w:r w:rsidRPr="00CB0D4C">
        <w:rPr>
          <w:color w:val="000000"/>
        </w:rPr>
        <w:t xml:space="preserve">Hattı müdafaa yoktur, sathı müdafaa vardır. O satıh bütün vatandır. </w:t>
      </w:r>
      <w:r w:rsidRPr="00CB0D4C">
        <w:rPr>
          <w:rFonts w:cs="Arial"/>
          <w:color w:val="000000"/>
        </w:rPr>
        <w:t>Vatanın her karış toprağı, vatandaşın kanıyla ıslanmadıkça, terk olunamaz.</w:t>
      </w:r>
      <w:r>
        <w:rPr>
          <w:rFonts w:cs="Arial"/>
          <w:color w:val="000000"/>
        </w:rPr>
        <w:t>”</w:t>
      </w:r>
    </w:p>
    <w:p w:rsidR="004539EA" w:rsidRDefault="004539EA" w:rsidP="00BD075F">
      <w:pPr>
        <w:spacing w:after="0"/>
        <w:rPr>
          <w:rFonts w:cs="Arial"/>
          <w:color w:val="000000"/>
        </w:rPr>
      </w:pPr>
    </w:p>
    <w:p w:rsidR="004539EA" w:rsidRDefault="004539EA" w:rsidP="00BD075F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>Mustafa Kemal, yukarıdaki tarihi konuşmayı hangi savaş sırasında yapmıştır?</w:t>
      </w:r>
    </w:p>
    <w:p w:rsidR="004539EA" w:rsidRDefault="004539EA" w:rsidP="00BD075F">
      <w:pPr>
        <w:spacing w:after="0"/>
        <w:rPr>
          <w:rFonts w:cs="Arial"/>
          <w:color w:val="000000"/>
        </w:rPr>
      </w:pPr>
    </w:p>
    <w:p w:rsidR="004539EA" w:rsidRDefault="004539EA" w:rsidP="00BD075F">
      <w:pPr>
        <w:spacing w:after="0"/>
        <w:rPr>
          <w:rFonts w:cs="Arial"/>
          <w:color w:val="000000"/>
        </w:rPr>
      </w:pPr>
      <w:r>
        <w:rPr>
          <w:rFonts w:cs="Arial"/>
          <w:color w:val="000000"/>
        </w:rPr>
        <w:t>A.Sakarya Savaşı        B.1.İnönü Savaşı  C.2.İnönü Savaşı        D.Büyük Taarruz</w:t>
      </w:r>
    </w:p>
    <w:p w:rsidR="004539EA" w:rsidRDefault="004539EA" w:rsidP="00BD075F">
      <w:pPr>
        <w:spacing w:after="0"/>
        <w:rPr>
          <w:rFonts w:cs="Arial"/>
          <w:color w:val="000000"/>
        </w:rPr>
      </w:pPr>
    </w:p>
    <w:p w:rsidR="004539EA" w:rsidRPr="001E2DF5" w:rsidRDefault="004539EA" w:rsidP="00BD075F">
      <w:pPr>
        <w:spacing w:after="0"/>
        <w:rPr>
          <w:rFonts w:cs="Arial"/>
          <w:b/>
          <w:color w:val="000000"/>
        </w:rPr>
      </w:pPr>
    </w:p>
    <w:p w:rsidR="004539EA" w:rsidRDefault="004539EA" w:rsidP="001E2DF5">
      <w:pPr>
        <w:spacing w:after="0"/>
        <w:rPr>
          <w:bCs/>
        </w:rPr>
      </w:pPr>
      <w:r w:rsidRPr="001E2DF5">
        <w:rPr>
          <w:rFonts w:cs="Arial"/>
          <w:b/>
          <w:color w:val="000000"/>
        </w:rPr>
        <w:t>17.</w:t>
      </w:r>
      <w:r w:rsidRPr="001E2DF5">
        <w:rPr>
          <w:bCs/>
        </w:rPr>
        <w:t xml:space="preserve"> Aşağıdaki  devletlerden hangisi yurdumuzu işgal </w:t>
      </w:r>
      <w:r w:rsidRPr="001E2DF5">
        <w:rPr>
          <w:bCs/>
          <w:u w:val="single"/>
        </w:rPr>
        <w:t>etmemiştir</w:t>
      </w:r>
      <w:r w:rsidRPr="001E2DF5">
        <w:rPr>
          <w:bCs/>
        </w:rPr>
        <w:t>?</w:t>
      </w:r>
    </w:p>
    <w:p w:rsidR="004539EA" w:rsidRDefault="004539EA" w:rsidP="001E2DF5">
      <w:pPr>
        <w:spacing w:after="0"/>
        <w:rPr>
          <w:bCs/>
        </w:rPr>
      </w:pPr>
    </w:p>
    <w:p w:rsidR="004539EA" w:rsidRDefault="004539EA" w:rsidP="001E2DF5">
      <w:pPr>
        <w:spacing w:after="0"/>
        <w:rPr>
          <w:bCs/>
        </w:rPr>
      </w:pPr>
      <w:r>
        <w:rPr>
          <w:bCs/>
        </w:rPr>
        <w:t>A.Fransa        B.Yunanistan     C.İtalya    D.Rusya</w:t>
      </w:r>
    </w:p>
    <w:p w:rsidR="004539EA" w:rsidRDefault="004539EA" w:rsidP="001E2DF5">
      <w:pPr>
        <w:spacing w:after="0"/>
        <w:rPr>
          <w:bCs/>
        </w:rPr>
      </w:pPr>
    </w:p>
    <w:p w:rsidR="004539EA" w:rsidRDefault="004539EA" w:rsidP="001E2DF5">
      <w:pPr>
        <w:spacing w:after="0"/>
        <w:rPr>
          <w:bCs/>
        </w:rPr>
      </w:pPr>
    </w:p>
    <w:p w:rsidR="004539EA" w:rsidRDefault="004539EA" w:rsidP="00BF7FD8">
      <w:pPr>
        <w:spacing w:line="360" w:lineRule="auto"/>
        <w:rPr>
          <w:bCs/>
        </w:rPr>
      </w:pPr>
      <w:r>
        <w:rPr>
          <w:b/>
          <w:bCs/>
        </w:rPr>
        <w:t xml:space="preserve">18. </w:t>
      </w:r>
      <w:r>
        <w:rPr>
          <w:bCs/>
        </w:rPr>
        <w:t>1.Dünya Savaşı sonrasında Osmanlı Devleti hangi anlaşmayı imzalamıştır?</w:t>
      </w:r>
    </w:p>
    <w:p w:rsidR="004539EA" w:rsidRDefault="004539EA" w:rsidP="00BF7FD8">
      <w:pPr>
        <w:spacing w:line="360" w:lineRule="auto"/>
        <w:rPr>
          <w:bCs/>
        </w:rPr>
      </w:pPr>
      <w:r>
        <w:rPr>
          <w:bCs/>
        </w:rPr>
        <w:t>A.Ankara Anlaşması                                                    B.Gümrü Anlaşması                                        C.Mondros Ateşkes Anlaşması                      D.Mudanya Ateşkes Anlaşması</w:t>
      </w:r>
    </w:p>
    <w:p w:rsidR="004539EA" w:rsidRPr="00BF7FD8" w:rsidRDefault="004539EA" w:rsidP="00BF7FD8">
      <w:pPr>
        <w:spacing w:line="360" w:lineRule="auto"/>
      </w:pPr>
      <w:r w:rsidRPr="00BF7FD8">
        <w:rPr>
          <w:b/>
          <w:bCs/>
        </w:rPr>
        <w:t>19.</w:t>
      </w:r>
      <w:r w:rsidRPr="00BF7FD8">
        <w:rPr>
          <w:bCs/>
        </w:rPr>
        <w:t>Çanakkale Savaşı hangi savaş içinde yer alır?</w:t>
      </w:r>
    </w:p>
    <w:p w:rsidR="004539EA" w:rsidRDefault="004539EA" w:rsidP="00BF7FD8">
      <w:r>
        <w:t>A.Kurtuluş Savaşı              B. 1.Dünya Savaşı  C.Balkan Savaşı                 D.Trablusgarp Savaşı</w:t>
      </w:r>
    </w:p>
    <w:p w:rsidR="004539EA" w:rsidRDefault="004539EA" w:rsidP="00BF7FD8"/>
    <w:p w:rsidR="004539EA" w:rsidRDefault="004539EA" w:rsidP="00BF7FD8">
      <w:r w:rsidRPr="00BF7FD8">
        <w:rPr>
          <w:b/>
        </w:rPr>
        <w:t>20.</w:t>
      </w:r>
      <w:r>
        <w:t>Aşağıdakilerden hangisi 1.Dünya Savaşı’nda bizimle birlikte savaşmıştır?</w:t>
      </w:r>
    </w:p>
    <w:p w:rsidR="004539EA" w:rsidRDefault="004539EA" w:rsidP="00BF7FD8">
      <w:r>
        <w:t>A.Almanya        B.Fransa      C.İtalya   D.İngiltere</w:t>
      </w:r>
    </w:p>
    <w:p w:rsidR="004539EA" w:rsidRPr="00BF7FD8" w:rsidRDefault="004539EA" w:rsidP="00BF7FD8">
      <w:pPr>
        <w:rPr>
          <w:b/>
        </w:rPr>
      </w:pPr>
      <w:r w:rsidRPr="00BF7FD8">
        <w:rPr>
          <w:b/>
        </w:rPr>
        <w:t>KOLAY GELSİN…</w:t>
      </w:r>
    </w:p>
    <w:p w:rsidR="004539EA" w:rsidRPr="00615EB7" w:rsidRDefault="004539EA" w:rsidP="00BD075F">
      <w:pPr>
        <w:spacing w:after="0"/>
        <w:rPr>
          <w:color w:val="C0C0C0"/>
          <w:sz w:val="16"/>
          <w:szCs w:val="16"/>
        </w:rPr>
      </w:pPr>
      <w:hyperlink r:id="rId5" w:history="1">
        <w:r w:rsidRPr="00615EB7">
          <w:rPr>
            <w:rStyle w:val="Hyperlink"/>
            <w:color w:val="C0C0C0"/>
            <w:sz w:val="16"/>
            <w:szCs w:val="16"/>
          </w:rPr>
          <w:t>www.sorubak.com</w:t>
        </w:r>
      </w:hyperlink>
      <w:r w:rsidRPr="00615EB7">
        <w:rPr>
          <w:color w:val="C0C0C0"/>
          <w:sz w:val="16"/>
          <w:szCs w:val="16"/>
        </w:rPr>
        <w:t xml:space="preserve"> </w:t>
      </w:r>
    </w:p>
    <w:p w:rsidR="004539EA" w:rsidRDefault="004539EA" w:rsidP="003F6282"/>
    <w:p w:rsidR="004539EA" w:rsidRPr="003F6282" w:rsidRDefault="004539EA" w:rsidP="003F6282"/>
    <w:sectPr w:rsidR="004539EA" w:rsidRPr="003F6282" w:rsidSect="00A94CFF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C6554"/>
    <w:multiLevelType w:val="hybridMultilevel"/>
    <w:tmpl w:val="06FEA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D2126F"/>
    <w:multiLevelType w:val="hybridMultilevel"/>
    <w:tmpl w:val="A77CCBBA"/>
    <w:lvl w:ilvl="0" w:tplc="B470AF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575F0"/>
    <w:multiLevelType w:val="hybridMultilevel"/>
    <w:tmpl w:val="63F41848"/>
    <w:lvl w:ilvl="0" w:tplc="8F02C5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CFF"/>
    <w:rsid w:val="00092676"/>
    <w:rsid w:val="001E2DF5"/>
    <w:rsid w:val="0020753D"/>
    <w:rsid w:val="002416A1"/>
    <w:rsid w:val="0035239F"/>
    <w:rsid w:val="003A7F75"/>
    <w:rsid w:val="003D7BBD"/>
    <w:rsid w:val="003F6282"/>
    <w:rsid w:val="004539EA"/>
    <w:rsid w:val="0046664D"/>
    <w:rsid w:val="005876A0"/>
    <w:rsid w:val="00615EB7"/>
    <w:rsid w:val="00735A8C"/>
    <w:rsid w:val="007A1EF0"/>
    <w:rsid w:val="008D6301"/>
    <w:rsid w:val="00973BD6"/>
    <w:rsid w:val="00A70EA6"/>
    <w:rsid w:val="00A94CFF"/>
    <w:rsid w:val="00AA7374"/>
    <w:rsid w:val="00B13122"/>
    <w:rsid w:val="00BD075F"/>
    <w:rsid w:val="00BF7FD8"/>
    <w:rsid w:val="00C66975"/>
    <w:rsid w:val="00C67819"/>
    <w:rsid w:val="00CB0D4C"/>
    <w:rsid w:val="00D05CDF"/>
    <w:rsid w:val="00DA6E59"/>
    <w:rsid w:val="00F833DF"/>
    <w:rsid w:val="00FD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EA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6282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B0D4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615E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2</Pages>
  <Words>720</Words>
  <Characters>4106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8</cp:revision>
  <cp:lastPrinted>2010-12-03T14:03:00Z</cp:lastPrinted>
  <dcterms:created xsi:type="dcterms:W3CDTF">2010-12-03T08:45:00Z</dcterms:created>
  <dcterms:modified xsi:type="dcterms:W3CDTF">2010-12-26T19:40:00Z</dcterms:modified>
</cp:coreProperties>
</file>